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0D081" w14:textId="46D05E0E" w:rsidR="00BA00AB" w:rsidRDefault="00C735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de SHIRBURN</w:t>
      </w:r>
      <w:r>
        <w:rPr>
          <w:rFonts w:ascii="Times New Roman" w:hAnsi="Times New Roman" w:cs="Times New Roman"/>
          <w:sz w:val="24"/>
          <w:szCs w:val="24"/>
        </w:rPr>
        <w:t xml:space="preserve">       (d.1444)</w:t>
      </w:r>
    </w:p>
    <w:p w14:paraId="42B528F6" w14:textId="2C51B9D6" w:rsidR="00C73524" w:rsidRDefault="00C735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Mitton in Craven. Widow.</w:t>
      </w:r>
    </w:p>
    <w:p w14:paraId="56530DEC" w14:textId="4B4A0601" w:rsidR="00C73524" w:rsidRDefault="00C735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D52416" w14:textId="18D64406" w:rsidR="00C73524" w:rsidRDefault="00C735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FC6089" w14:textId="06F580E2" w:rsidR="00C73524" w:rsidRDefault="00C735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Richard</w:t>
      </w:r>
      <w:r w:rsidR="005721B5">
        <w:rPr>
          <w:rFonts w:ascii="Times New Roman" w:hAnsi="Times New Roman" w:cs="Times New Roman"/>
          <w:sz w:val="24"/>
          <w:szCs w:val="24"/>
        </w:rPr>
        <w:t>(q.v.)</w:t>
      </w:r>
      <w:r>
        <w:rPr>
          <w:rFonts w:ascii="Times New Roman" w:hAnsi="Times New Roman" w:cs="Times New Roman"/>
          <w:sz w:val="24"/>
          <w:szCs w:val="24"/>
        </w:rPr>
        <w:t>.      (W.Y.R. p.150)</w:t>
      </w:r>
    </w:p>
    <w:p w14:paraId="6092E454" w14:textId="7E4E5C1B" w:rsidR="00C73524" w:rsidRDefault="00C735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3076BD" w14:textId="2147FF1D" w:rsidR="00C73524" w:rsidRDefault="00C735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12B5D4" w14:textId="372FA7C5" w:rsidR="00C73524" w:rsidRDefault="00C735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Nov.1444</w:t>
      </w:r>
      <w:r>
        <w:rPr>
          <w:rFonts w:ascii="Times New Roman" w:hAnsi="Times New Roman" w:cs="Times New Roman"/>
          <w:sz w:val="24"/>
          <w:szCs w:val="24"/>
        </w:rPr>
        <w:tab/>
        <w:t>She made her Will.   (ibid.)</w:t>
      </w:r>
    </w:p>
    <w:p w14:paraId="3A440BC1" w14:textId="2E38FDA6" w:rsidR="00C73524" w:rsidRDefault="00C735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Nov.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5B678E76" w14:textId="2ED137CF" w:rsidR="00C73524" w:rsidRDefault="00C735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56CC1A" w14:textId="3BE0DB5C" w:rsidR="00C73524" w:rsidRDefault="00C735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4C3110" w14:textId="1BB04C57" w:rsidR="00C73524" w:rsidRPr="00C73524" w:rsidRDefault="00C735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June 2022</w:t>
      </w:r>
    </w:p>
    <w:sectPr w:rsidR="00C73524" w:rsidRPr="00C735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218DD" w14:textId="77777777" w:rsidR="00C73524" w:rsidRDefault="00C73524" w:rsidP="009139A6">
      <w:r>
        <w:separator/>
      </w:r>
    </w:p>
  </w:endnote>
  <w:endnote w:type="continuationSeparator" w:id="0">
    <w:p w14:paraId="1DEAB9D8" w14:textId="77777777" w:rsidR="00C73524" w:rsidRDefault="00C735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4CE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088E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455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B9D0E" w14:textId="77777777" w:rsidR="00C73524" w:rsidRDefault="00C73524" w:rsidP="009139A6">
      <w:r>
        <w:separator/>
      </w:r>
    </w:p>
  </w:footnote>
  <w:footnote w:type="continuationSeparator" w:id="0">
    <w:p w14:paraId="04E47360" w14:textId="77777777" w:rsidR="00C73524" w:rsidRDefault="00C735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48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728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2F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524"/>
    <w:rsid w:val="000666E0"/>
    <w:rsid w:val="002510B7"/>
    <w:rsid w:val="005721B5"/>
    <w:rsid w:val="005C130B"/>
    <w:rsid w:val="00826F5C"/>
    <w:rsid w:val="009139A6"/>
    <w:rsid w:val="009448BB"/>
    <w:rsid w:val="00A3176C"/>
    <w:rsid w:val="00AE65F8"/>
    <w:rsid w:val="00BA00AB"/>
    <w:rsid w:val="00C73524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D89FA"/>
  <w15:chartTrackingRefBased/>
  <w15:docId w15:val="{3A572D0C-1531-49B1-A2B7-F891762BA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2022-06-30T20:16:00Z</dcterms:created>
  <dcterms:modified xsi:type="dcterms:W3CDTF">2022-07-02T06:52:00Z</dcterms:modified>
</cp:coreProperties>
</file>